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54FE2F" w14:textId="77777777" w:rsidR="00783DE6" w:rsidRDefault="00783DE6" w:rsidP="00783D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Cecilia KYRRELL</w:t>
      </w:r>
      <w:r>
        <w:rPr>
          <w:rFonts w:cs="Times New Roman"/>
          <w:szCs w:val="24"/>
        </w:rPr>
        <w:t xml:space="preserve"> 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fl.1472)</w:t>
      </w:r>
    </w:p>
    <w:p w14:paraId="04A81E7B" w14:textId="77777777" w:rsidR="00783DE6" w:rsidRDefault="00783DE6" w:rsidP="00783D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Westenhanger</w:t>
      </w:r>
      <w:proofErr w:type="spellEnd"/>
      <w:r>
        <w:rPr>
          <w:rFonts w:cs="Times New Roman"/>
          <w:szCs w:val="24"/>
        </w:rPr>
        <w:t>, Kent.</w:t>
      </w:r>
    </w:p>
    <w:p w14:paraId="40A5FA26" w14:textId="77777777" w:rsidR="00783DE6" w:rsidRDefault="00783DE6" w:rsidP="00783DE6">
      <w:pPr>
        <w:pStyle w:val="NoSpacing"/>
        <w:jc w:val="both"/>
        <w:rPr>
          <w:rFonts w:cs="Times New Roman"/>
          <w:szCs w:val="24"/>
        </w:rPr>
      </w:pPr>
    </w:p>
    <w:p w14:paraId="3A7A56C0" w14:textId="77777777" w:rsidR="00783DE6" w:rsidRDefault="00783DE6" w:rsidP="00783DE6">
      <w:pPr>
        <w:pStyle w:val="NoSpacing"/>
        <w:jc w:val="both"/>
        <w:rPr>
          <w:rFonts w:cs="Times New Roman"/>
          <w:szCs w:val="24"/>
        </w:rPr>
      </w:pPr>
    </w:p>
    <w:p w14:paraId="025EE084" w14:textId="77777777" w:rsidR="00783DE6" w:rsidRDefault="00783DE6" w:rsidP="00783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1472</w:t>
      </w:r>
      <w:r>
        <w:rPr>
          <w:rFonts w:cs="Times New Roman"/>
          <w:szCs w:val="24"/>
        </w:rPr>
        <w:tab/>
        <w:t>She made her Will.</w:t>
      </w:r>
    </w:p>
    <w:p w14:paraId="0CD7D67D" w14:textId="77777777" w:rsidR="00783DE6" w:rsidRDefault="00783DE6" w:rsidP="00783DE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0F5EF7">
          <w:rPr>
            <w:rStyle w:val="Hyperlink"/>
            <w:rFonts w:cs="Times New Roman"/>
            <w:szCs w:val="24"/>
          </w:rPr>
          <w:t>https://www.kentarchaeology.org.uk/Research/Libr/Wills/NameOrder/IJK.htm</w:t>
        </w:r>
      </w:hyperlink>
      <w:r>
        <w:rPr>
          <w:rFonts w:cs="Times New Roman"/>
          <w:szCs w:val="24"/>
        </w:rPr>
        <w:t>)</w:t>
      </w:r>
    </w:p>
    <w:p w14:paraId="4F4C252C" w14:textId="77777777" w:rsidR="00783DE6" w:rsidRDefault="00783DE6" w:rsidP="00783DE6">
      <w:pPr>
        <w:pStyle w:val="NoSpacing"/>
        <w:rPr>
          <w:rFonts w:cs="Times New Roman"/>
          <w:szCs w:val="24"/>
        </w:rPr>
      </w:pPr>
    </w:p>
    <w:p w14:paraId="373AD674" w14:textId="77777777" w:rsidR="00783DE6" w:rsidRDefault="00783DE6" w:rsidP="00783DE6">
      <w:pPr>
        <w:pStyle w:val="NoSpacing"/>
        <w:rPr>
          <w:rFonts w:cs="Times New Roman"/>
          <w:szCs w:val="24"/>
        </w:rPr>
      </w:pPr>
    </w:p>
    <w:p w14:paraId="6741E3A6" w14:textId="77777777" w:rsidR="00783DE6" w:rsidRDefault="00783DE6" w:rsidP="00783DE6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4 November 2022</w:t>
      </w:r>
    </w:p>
    <w:p w14:paraId="35AC501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D0463" w14:textId="77777777" w:rsidR="00783DE6" w:rsidRDefault="00783DE6" w:rsidP="009139A6">
      <w:r>
        <w:separator/>
      </w:r>
    </w:p>
  </w:endnote>
  <w:endnote w:type="continuationSeparator" w:id="0">
    <w:p w14:paraId="09DD4753" w14:textId="77777777" w:rsidR="00783DE6" w:rsidRDefault="00783DE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35843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BA35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908A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889184" w14:textId="77777777" w:rsidR="00783DE6" w:rsidRDefault="00783DE6" w:rsidP="009139A6">
      <w:r>
        <w:separator/>
      </w:r>
    </w:p>
  </w:footnote>
  <w:footnote w:type="continuationSeparator" w:id="0">
    <w:p w14:paraId="5607F7E3" w14:textId="77777777" w:rsidR="00783DE6" w:rsidRDefault="00783DE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01CCB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E17B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63C61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DE6"/>
    <w:rsid w:val="000666E0"/>
    <w:rsid w:val="002510B7"/>
    <w:rsid w:val="005C130B"/>
    <w:rsid w:val="00783DE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2E97E4"/>
  <w15:chartTrackingRefBased/>
  <w15:docId w15:val="{4E1A5603-1E77-4C29-B878-3CA0C2D91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83DE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kentarchaeology.org.uk/Research/Libr/Wills/NameOrder/IJK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2023-03-08T22:20:00Z</dcterms:created>
  <dcterms:modified xsi:type="dcterms:W3CDTF">2023-03-08T22:20:00Z</dcterms:modified>
</cp:coreProperties>
</file>